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0F" w:rsidRPr="00CA7C3D" w:rsidRDefault="00383D0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83D0F" w:rsidRPr="00CA7C3D" w:rsidRDefault="00383D0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83D0F" w:rsidRPr="00CA7C3D" w:rsidRDefault="00383D0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83D0F" w:rsidRPr="00CA7C3D" w:rsidRDefault="00383D0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83D0F" w:rsidRPr="00CA7C3D" w:rsidRDefault="00383D0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14.12.2022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365</w:t>
      </w:r>
    </w:p>
    <w:p w:rsidR="00383D0F" w:rsidRPr="00CA7C3D" w:rsidRDefault="00383D0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83D0F" w:rsidRPr="00CA7C3D" w:rsidRDefault="00383D0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383D0F" w:rsidRPr="00CA7C3D" w:rsidRDefault="00383D0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83D0F" w:rsidRPr="00FC5F2F" w:rsidRDefault="00383D0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383D0F" w:rsidRDefault="00383D0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83D0F" w:rsidRPr="00336C1F" w:rsidRDefault="00383D0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83D0F" w:rsidRPr="00F13FF3" w:rsidRDefault="00383D0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383D0F" w:rsidRPr="00F13FF3" w:rsidRDefault="00383D0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655957</w:t>
      </w:r>
      <w:r w:rsidRPr="00F13FF3">
        <w:rPr>
          <w:lang w:eastAsia="ru-RU"/>
        </w:rPr>
        <w:t>кв.м;</w:t>
      </w:r>
    </w:p>
    <w:p w:rsidR="00383D0F" w:rsidRPr="00F13FF3" w:rsidRDefault="00383D0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Березинское</w:t>
      </w:r>
      <w:r w:rsidRPr="00F13FF3">
        <w:rPr>
          <w:lang w:eastAsia="ru-RU"/>
        </w:rPr>
        <w:t xml:space="preserve"> сельское поселение;</w:t>
      </w:r>
    </w:p>
    <w:p w:rsidR="00383D0F" w:rsidRPr="00F13FF3" w:rsidRDefault="00383D0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383D0F" w:rsidRDefault="00383D0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330633</w:t>
      </w:r>
      <w:r w:rsidRPr="00250EE0">
        <w:rPr>
          <w:lang w:eastAsia="ru-RU"/>
        </w:rPr>
        <w:t>кв.м;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383D0F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106774</w:t>
      </w:r>
      <w:r w:rsidRPr="00250EE0">
        <w:rPr>
          <w:lang w:eastAsia="ru-RU"/>
        </w:rPr>
        <w:t>кв.м;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179617</w:t>
      </w:r>
      <w:r w:rsidRPr="00250EE0">
        <w:rPr>
          <w:lang w:eastAsia="ru-RU"/>
        </w:rPr>
        <w:t>кв.м;</w:t>
      </w:r>
    </w:p>
    <w:p w:rsidR="00383D0F" w:rsidRPr="00250EE0" w:rsidRDefault="00383D0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383D0F" w:rsidRDefault="00383D0F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383D0F" w:rsidRPr="00F13FF3" w:rsidRDefault="00383D0F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383D0F" w:rsidRPr="00F13FF3" w:rsidRDefault="00383D0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383D0F" w:rsidRPr="00F13FF3" w:rsidRDefault="00383D0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83D0F" w:rsidRPr="0050051F" w:rsidRDefault="00383D0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383D0F" w:rsidRPr="0050051F" w:rsidRDefault="00383D0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383D0F" w:rsidRPr="0050051F" w:rsidRDefault="00383D0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83D0F" w:rsidRDefault="00383D0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383D0F" w:rsidRDefault="00383D0F" w:rsidP="00095619">
      <w:pPr>
        <w:spacing w:line="240" w:lineRule="auto"/>
        <w:jc w:val="both"/>
        <w:rPr>
          <w:lang w:eastAsia="ru-RU"/>
        </w:rPr>
      </w:pPr>
    </w:p>
    <w:p w:rsidR="00383D0F" w:rsidRDefault="00383D0F" w:rsidP="00095619">
      <w:pPr>
        <w:spacing w:line="240" w:lineRule="auto"/>
        <w:rPr>
          <w:lang w:eastAsia="ru-RU"/>
        </w:rPr>
      </w:pPr>
    </w:p>
    <w:p w:rsidR="00383D0F" w:rsidRPr="0050051F" w:rsidRDefault="00383D0F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главы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383D0F" w:rsidRPr="0050051F" w:rsidRDefault="00383D0F" w:rsidP="00095619">
      <w:pPr>
        <w:spacing w:line="240" w:lineRule="auto"/>
        <w:rPr>
          <w:lang w:eastAsia="ru-RU"/>
        </w:rPr>
      </w:pPr>
    </w:p>
    <w:p w:rsidR="00383D0F" w:rsidRPr="0050051F" w:rsidRDefault="00383D0F" w:rsidP="00095619">
      <w:pPr>
        <w:spacing w:line="240" w:lineRule="auto"/>
        <w:rPr>
          <w:lang w:eastAsia="ru-RU"/>
        </w:rPr>
      </w:pPr>
    </w:p>
    <w:sectPr w:rsidR="00383D0F" w:rsidRPr="005005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D0F" w:rsidRDefault="00383D0F" w:rsidP="006F0F01">
      <w:pPr>
        <w:spacing w:line="240" w:lineRule="auto"/>
      </w:pPr>
      <w:r>
        <w:separator/>
      </w:r>
    </w:p>
  </w:endnote>
  <w:endnote w:type="continuationSeparator" w:id="1">
    <w:p w:rsidR="00383D0F" w:rsidRDefault="00383D0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D0F" w:rsidRDefault="00383D0F" w:rsidP="006F0F01">
      <w:pPr>
        <w:spacing w:line="240" w:lineRule="auto"/>
      </w:pPr>
      <w:r>
        <w:separator/>
      </w:r>
    </w:p>
  </w:footnote>
  <w:footnote w:type="continuationSeparator" w:id="1">
    <w:p w:rsidR="00383D0F" w:rsidRDefault="00383D0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07CC4"/>
    <w:rsid w:val="00120638"/>
    <w:rsid w:val="00137305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37CA2"/>
    <w:rsid w:val="00370C22"/>
    <w:rsid w:val="00372606"/>
    <w:rsid w:val="00383D0F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47D16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C310F"/>
    <w:rsid w:val="00DC35FF"/>
    <w:rsid w:val="00DE3419"/>
    <w:rsid w:val="00DE4856"/>
    <w:rsid w:val="00E41AF8"/>
    <w:rsid w:val="00E46D8F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1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3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2</Pages>
  <Words>760</Words>
  <Characters>4334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33</cp:revision>
  <cp:lastPrinted>2022-12-15T08:42:00Z</cp:lastPrinted>
  <dcterms:created xsi:type="dcterms:W3CDTF">2021-06-24T09:26:00Z</dcterms:created>
  <dcterms:modified xsi:type="dcterms:W3CDTF">2022-12-29T13:09:00Z</dcterms:modified>
</cp:coreProperties>
</file>